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834AF3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834AF3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834AF3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default" r:id="rId8"/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D0CC5" w14:textId="77777777" w:rsidR="00834AF3" w:rsidRPr="00834AF3" w:rsidRDefault="00834AF3" w:rsidP="00834AF3">
    <w:pPr>
      <w:pStyle w:val="Glava"/>
      <w:rPr>
        <w:i/>
        <w:iCs/>
        <w:sz w:val="24"/>
        <w:szCs w:val="24"/>
      </w:rPr>
    </w:pPr>
    <w:r w:rsidRPr="00834AF3">
      <w:rPr>
        <w:rFonts w:ascii="Calibri" w:hAnsi="Calibri" w:cs="Calibri"/>
        <w:i/>
        <w:iCs/>
        <w:sz w:val="24"/>
        <w:szCs w:val="24"/>
      </w:rPr>
      <w:t>460-1/2026-5/4 - Dobava računalniških komunikacijskih pripomočkov s programskimi specifikami</w:t>
    </w:r>
  </w:p>
  <w:p w14:paraId="1E267EB9" w14:textId="57896EF7" w:rsidR="009F44A6" w:rsidRPr="005330FE" w:rsidRDefault="009F44A6" w:rsidP="005330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7BC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E7480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30FE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44E4B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36E7"/>
    <w:rsid w:val="00834AF3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0D04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15467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1609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5330F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1247BC"/>
    <w:rsid w:val="00271A5F"/>
    <w:rsid w:val="003B1397"/>
    <w:rsid w:val="00644E4B"/>
    <w:rsid w:val="007163DE"/>
    <w:rsid w:val="00802202"/>
    <w:rsid w:val="009555EA"/>
    <w:rsid w:val="00990D04"/>
    <w:rsid w:val="00A32971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0</TotalTime>
  <Pages>3</Pages>
  <Words>384</Words>
  <Characters>3106</Characters>
  <Application>Microsoft Office Word</Application>
  <DocSecurity>0</DocSecurity>
  <Lines>67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2</cp:revision>
  <cp:lastPrinted>2012-02-09T13:14:00Z</cp:lastPrinted>
  <dcterms:created xsi:type="dcterms:W3CDTF">2026-04-22T11:13:00Z</dcterms:created>
  <dcterms:modified xsi:type="dcterms:W3CDTF">2026-04-22T11:13:00Z</dcterms:modified>
</cp:coreProperties>
</file>